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10" w:rsidRDefault="00537310" w:rsidP="005373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WESNAM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537310" w:rsidRDefault="00537310" w:rsidP="005373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7310" w:rsidRDefault="00537310" w:rsidP="005373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7310" w:rsidRDefault="00537310" w:rsidP="005373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 Guildhall,</w:t>
      </w:r>
    </w:p>
    <w:p w:rsidR="00537310" w:rsidRDefault="00537310" w:rsidP="005373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lands held by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37310" w:rsidRDefault="00537310" w:rsidP="005373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2047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21-63)</w:t>
      </w:r>
    </w:p>
    <w:p w:rsidR="00537310" w:rsidRDefault="00537310" w:rsidP="005373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7310" w:rsidRDefault="00537310" w:rsidP="005373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37310" w:rsidRDefault="00537310" w:rsidP="005373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2015</w:t>
      </w:r>
      <w:bookmarkStart w:id="0" w:name="_GoBack"/>
      <w:bookmarkEnd w:id="0"/>
    </w:p>
    <w:sectPr w:rsidR="00DD5B8A" w:rsidRPr="005373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310" w:rsidRDefault="00537310" w:rsidP="00564E3C">
      <w:pPr>
        <w:spacing w:after="0" w:line="240" w:lineRule="auto"/>
      </w:pPr>
      <w:r>
        <w:separator/>
      </w:r>
    </w:p>
  </w:endnote>
  <w:endnote w:type="continuationSeparator" w:id="0">
    <w:p w:rsidR="00537310" w:rsidRDefault="0053731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37310">
      <w:rPr>
        <w:rFonts w:ascii="Times New Roman" w:hAnsi="Times New Roman" w:cs="Times New Roman"/>
        <w:noProof/>
        <w:sz w:val="24"/>
        <w:szCs w:val="24"/>
      </w:rPr>
      <w:t>19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310" w:rsidRDefault="00537310" w:rsidP="00564E3C">
      <w:pPr>
        <w:spacing w:after="0" w:line="240" w:lineRule="auto"/>
      </w:pPr>
      <w:r>
        <w:separator/>
      </w:r>
    </w:p>
  </w:footnote>
  <w:footnote w:type="continuationSeparator" w:id="0">
    <w:p w:rsidR="00537310" w:rsidRDefault="0053731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10"/>
    <w:rsid w:val="00372DC6"/>
    <w:rsid w:val="00537310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F3B9B"/>
  <w15:chartTrackingRefBased/>
  <w15:docId w15:val="{C9464DBA-DB57-465C-8565-9A5904A9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373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2015-10-19T21:09:00Z</dcterms:created>
  <dcterms:modified xsi:type="dcterms:W3CDTF">2015-10-19T21:09:00Z</dcterms:modified>
</cp:coreProperties>
</file>